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26E40093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</w:rPr>
              <w:t xml:space="preserve">, Neubau Bauteil G/KTI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Schlosserarbeiten 1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244_102812440.docx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5F9Uo1FF8nZcGJgQQs34JPie3kQ=" w:salt="hAMegyWbkSR1OSuXi6nOl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06b78e994ff44bdc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