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26E40093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Hannover,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Neubau Bauteil G/KTI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(30302 E7 0021)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Schlosserarbeiten 1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  <w:lang w:val="fr-FR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216_102812440.docx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aizkeUv9w0y2MgATkbrpwux4Ep8=" w:salt="DK0KGUJD7roESPwP3Gn1s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ed74aab5b4324127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