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26A40099</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Nds. Finanzministerium, Schiffgraben 10</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7288e B7 2030</w:t>
            </w:r>
            <w:proofErr w:type="gramStart"/>
            <w:proofErr w:type="gramEnd"/>
            <w:r>
              <w:rPr>
                <w:rStyle w:val="Ausflldaten"/>
              </w:rPr>
              <w:t xml:space="preserve"> - San. Grundleit., WC-Anlg. und Teeküche</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Gebäudeautomation für die Raumlufttechnik</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0"/>
              <w:bCs w:val="0"/>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 </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1"/>
              <w:bCs w:val="1"/>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38</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2026</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0"/>
              <w:bCs w:val="0"/>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 </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0"/>
              <w:bCs w:val="0"/>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 </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1"/>
              <w:bCs w:val="1"/>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11</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2027</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 </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0"/>
              <w:bCs w:val="0"/>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0"/>
                    <w:bCs w:val="0"/>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 </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1"/>
              <w:bCs w:val="1"/>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0"/>
              <w:bCs w:val="0"/>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1"/>
              <w:bCs w:val="1"/>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0"/>
              <w:bCs w:val="0"/>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Prüfzeichenbestätigung</w:t>
            </w:r>
            <w:proofErr w:type="gramStart"/>
            <w:proofErr w:type="gramEnd"/>
          </w:p>
          <w:p w:rsidR="001D4528" w:rsidRDefault="009B43F8" w14:paraId="7EC0BA34" w14:textId="77777777">
            <w:r>
              <w:rPr>
                <w:rStyle w:val="Ausflldaten"/>
              </w:rPr>
              <w:t xml:space="preserve">Der Auftragnehmer hat, vor Abnahme seiner Leistung, mit dem Formblatt „Prüfzeichenbestätigung“ [s. Aufforderung zur Abgabe eines Angebots – Anlage A)] zu bestätigen, dass für die Montage der baulichen Anlage bzw. des Anlageteiles ausschließlich Bauprodukte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CE-Bestätigung</w:t>
            </w:r>
            <w:proofErr w:type="gramStart"/>
            <w:proofErr w:type="gramEnd"/>
          </w:p>
          <w:p w:rsidR="001D4528" w:rsidRDefault="009B43F8" w14:paraId="7EC0BA34" w14:textId="77777777">
            <w:r>
              <w:rPr>
                <w:rStyle w:val="Ausflldaten"/>
              </w:rPr>
              <w:t xml:space="preserve">Der Auftragnehmer hat, vor Abnahme seiner Leistung, mit dem Formblatt „CE-Bestätigung“ [s. Aufforderung zur Abgabe eines Angebots – Anlage A)] zu bestätigen, das für die Montage der Anlage bzw. des Anlagenteils ausschließlich elektrische Betriebsmittel verwendet wurden, die von ihrem jeweiligen Hersteller unter Beachtung der gültigen Vorschriften in Verkehr gebracht worden sind.</w:t>
            </w:r>
            <w:proofErr w:type="gramStart"/>
            <w:proofErr w:type="gramEnd"/>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214_102813695.docx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tNnMbLbM5A9ppGmbiTxx6Lh5+y8=" w:salt="pNuPvpSGgXF7ASC2XV1I5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39df5c9a7aad4b8e"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