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26E40087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Wärmeversorgungsanlagen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222_102801604.docx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iqLVFbvmOdpx9m6PYOkTvXVLFj0=" w:salt="edL5jE57AmDK9FgC83LS4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4dca2f37869a481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