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26E40083</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LKA Nds. Am Waterlooplatz 11</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Neubau Bauteil G/KTI</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Sanitärtechnische Anlagen</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241_102801502.docx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7YAo06qqbEfQJAsHV5O56xxqudk=" w:salt="5K97gk8txNQJtGaV9Y7qu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d52e85d0d6c14f28"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