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7.0 -->
  <w:body>
    <w:tbl>
      <w:tblPr>
        <w:tblW w:w="9667" w:type="dxa"/>
        <w:tblLayout w:type="fixed"/>
        <w:tblLook w:val="01E0"/>
      </w:tblPr>
      <w:tblGrid>
        <w:gridCol w:w="2007"/>
        <w:gridCol w:w="2982"/>
        <w:gridCol w:w="1702"/>
        <w:gridCol w:w="2976"/>
      </w:tblGrid>
      <w:tr w14:paraId="7A6E1E68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P="00F151FF" w14:paraId="21958D26" w14:textId="77777777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:rsidR="003B6F8A" w:rsidP="00F151FF" w14:paraId="0154B8BC" w14:textId="77777777">
            <w:pPr>
              <w:spacing w:line="36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:rsidR="00550FB9" w:rsidP="00F151FF" w14:paraId="2A3FB42D" w14:textId="77777777">
            <w:pPr>
              <w:spacing w:line="36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bookmarkStart w:id="0" w:name="Bietername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  <w:p w:rsidR="00550FB9" w:rsidP="00F151FF" w14:paraId="68EFFECF" w14:textId="77777777">
            <w:pPr>
              <w:spacing w:line="36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bookmarkStart w:id="1" w:name="Bieterstrasse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p w:rsidR="00550FB9" w:rsidP="00F151FF" w14:paraId="5A0F3615" w14:textId="77777777">
            <w:pPr>
              <w:spacing w:line="36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bookmarkStart w:id="2" w:name="Bieterort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:rsidR="00550FB9" w:rsidRPr="008F6547" w:rsidP="00410951" w14:paraId="149AB4EC" w14:textId="77777777">
            <w:pPr>
              <w:jc w:val="left"/>
            </w:pP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P="009E0802" w14:paraId="0E1B8DCA" w14:textId="77777777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P="00940F19" w14:paraId="521B3FDF" w14:textId="77777777">
            <w: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bookmarkStart w:id="3" w:name="Bieteror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14:paraId="7B646D0D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6D917829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00BBAAD2" w14:textId="77777777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3A94D963" w14:textId="77777777">
            <w: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4" w:name="Datum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14:paraId="3F91AFDC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56B878F8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7E0595A3" w14:textId="77777777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374A7C5C" w14:textId="77777777">
            <w: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bookmarkStart w:id="5" w:name="Bietertelef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14:paraId="2AAF145A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53146DFA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51CBEE9B" w14:textId="77777777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178D8189" w14:textId="77777777">
            <w: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bookmarkStart w:id="6" w:name="Bieterfax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14:paraId="22BCB3F2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19AC8149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09E89707" w14:textId="77777777">
            <w:pPr>
              <w:jc w:val="left"/>
            </w:pPr>
            <w:r>
              <w:t>E-M</w:t>
            </w:r>
            <w:r w:rsidR="004929EB">
              <w:t>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3AF6A24A" w14:textId="77777777">
            <w: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bookmarkStart w:id="7" w:name="Bieterma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14:paraId="1EA67E90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3C501432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67238E5D" w14:textId="77777777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5A197B92" w14:textId="77777777">
            <w:r>
              <w:fldChar w:fldCharType="begin">
                <w:ffData>
                  <w:name w:val="BieterUStID"/>
                  <w:enabled/>
                  <w:calcOnExit w:val="0"/>
                  <w:textInput/>
                </w:ffData>
              </w:fldChar>
            </w:r>
            <w:bookmarkStart w:id="8" w:name="BieterUStI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14:paraId="04D5581B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P="00940F19" w14:paraId="74520AB7" w14:textId="77777777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P="009E0802" w14:paraId="0A71F55C" w14:textId="77777777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P="00940F19" w14:paraId="50DE8D08" w14:textId="77777777">
            <w:r>
              <w:fldChar w:fldCharType="begin">
                <w:ffData>
                  <w:name w:val="BieterHR"/>
                  <w:enabled/>
                  <w:calcOnExit w:val="0"/>
                  <w:textInput/>
                </w:ffData>
              </w:fldChar>
            </w:r>
            <w:bookmarkStart w:id="9" w:name="BieterHR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14:paraId="2868EDBE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3B6F8A" w:rsidP="00F151FF" w14:paraId="07A1C261" w14:textId="77777777">
            <w:pPr>
              <w:spacing w:line="360" w:lineRule="auto"/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:rsidR="00550FB9" w:rsidP="00F151FF" w14:paraId="63AAAA0D" w14:textId="77777777">
            <w:pPr>
              <w:spacing w:line="360" w:lineRule="auto"/>
              <w:rPr>
                <w:sz w:val="16"/>
                <w:szCs w:val="16"/>
              </w:rPr>
            </w:pPr>
            <w:bookmarkStart w:id="10" w:name="Text1"/>
            <w:r>
              <w:rPr>
                <w:sz w:val="16"/>
                <w:szCs w:val="16"/>
              </w:rPr>
              <w:t>Gemeinde Südbrookmerland FB2</w:t>
            </w:r>
          </w:p>
          <w:p w:rsidR="00550FB9" w:rsidP="00F151FF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Westvictorburer Str. 2</w:t>
            </w:r>
          </w:p>
          <w:p w:rsidR="00550FB9" w:rsidP="00F151FF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26624 Südbrookmerland</w:t>
            </w:r>
            <w:bookmarkEnd w:id="10"/>
          </w:p>
          <w:p w:rsidR="00550FB9" w:rsidRPr="006E2374" w:rsidP="0058297B" w14:paraId="254A9203" w14:textId="77777777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:rsidR="003B6F8A" w:rsidRPr="006E2374" w:rsidP="003B6F8A" w14:paraId="38D03609" w14:textId="77777777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:rsidR="003B6F8A" w:rsidRPr="006E2374" w:rsidP="00940F19" w14:paraId="26B5D2E9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AUTOGEN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14:paraId="3FDD61AE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3B6F8A" w:rsidRPr="006E2374" w:rsidP="00940F19" w14:paraId="5C75553C" w14:textId="77777777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F8A" w:rsidRPr="003B6F8A" w:rsidP="0052264C" w14:paraId="1C53B604" w14:textId="77777777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F8A" w:rsidRPr="006E2374" w:rsidP="00940F19" w14:paraId="527A7B6A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AUTOGEN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14:paraId="0E44722F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2AF937B0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:rsidR="003B6F8A" w:rsidRPr="006E2374" w:rsidP="00940F19" w14:paraId="35DA2EDC" w14:textId="77777777">
            <w:pPr>
              <w:rPr>
                <w:sz w:val="16"/>
                <w:szCs w:val="16"/>
              </w:rPr>
            </w:pPr>
          </w:p>
        </w:tc>
      </w:tr>
      <w:tr w14:paraId="7B730015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72DD3AC1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3B6F8A" w:rsidRPr="006E2374" w:rsidP="00940F19" w14:paraId="2C23FB78" w14:textId="77777777">
            <w:pPr>
              <w:rPr>
                <w:sz w:val="16"/>
                <w:szCs w:val="16"/>
              </w:rPr>
            </w:pPr>
          </w:p>
        </w:tc>
      </w:tr>
      <w:tr w14:paraId="3715DE02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05D72F80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3B6F8A" w:rsidRPr="006E2374" w:rsidP="00940F19" w14:paraId="2B45FD5F" w14:textId="77777777">
            <w:pPr>
              <w:rPr>
                <w:sz w:val="16"/>
                <w:szCs w:val="16"/>
              </w:rPr>
            </w:pPr>
          </w:p>
        </w:tc>
      </w:tr>
      <w:tr w14:paraId="0CA01E21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5CF2CAEA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3B6F8A" w:rsidRPr="006E2374" w:rsidP="00940F19" w14:paraId="695F6B31" w14:textId="77777777">
            <w:pPr>
              <w:rPr>
                <w:sz w:val="16"/>
                <w:szCs w:val="16"/>
              </w:rPr>
            </w:pPr>
          </w:p>
        </w:tc>
      </w:tr>
      <w:tr w14:paraId="5B221360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75B09DF8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3B6F8A" w:rsidRPr="006E2374" w:rsidP="00940F19" w14:paraId="13A925F6" w14:textId="77777777">
            <w:pPr>
              <w:rPr>
                <w:sz w:val="16"/>
                <w:szCs w:val="16"/>
              </w:rPr>
            </w:pPr>
          </w:p>
        </w:tc>
      </w:tr>
      <w:tr w14:paraId="58115444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:rsidR="003B6F8A" w:rsidRPr="006E2374" w:rsidP="00940F19" w14:paraId="454E2EE1" w14:textId="77777777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3B6F8A" w:rsidRPr="006E2374" w:rsidP="00940F19" w14:paraId="636941E2" w14:textId="77777777">
            <w:pPr>
              <w:rPr>
                <w:sz w:val="16"/>
                <w:szCs w:val="16"/>
              </w:rPr>
            </w:pPr>
          </w:p>
        </w:tc>
      </w:tr>
      <w:tr w14:paraId="7B7B7214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P="0013068A" w14:paraId="2BDA9463" w14:textId="77777777"/>
        </w:tc>
      </w:tr>
      <w:tr w14:paraId="72A00C34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0A77E4" w:rsidP="000A77E4" w14:paraId="49D45A7B" w14:textId="77777777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14:paraId="2248CC6F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P="0013068A" w14:paraId="010119D6" w14:textId="77777777"/>
        </w:tc>
      </w:tr>
      <w:tr w14:paraId="2F4F2A77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8F6547" w:rsidP="00940F19" w14:paraId="5DD77FD0" w14:textId="77777777">
            <w:r>
              <w:rPr>
                <w:bCs/>
                <w:iCs/>
              </w:rPr>
              <w:t>Bezeichnung der Leistung:</w:t>
            </w:r>
          </w:p>
        </w:tc>
      </w:tr>
      <w:tr w14:paraId="6C3A20AC" w14:textId="77777777" w:rsidTr="007044B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P="00940F19" w14:paraId="0B1CD593" w14:textId="77777777"/>
        </w:tc>
      </w:tr>
      <w:tr w14:paraId="32A45BB7" w14:textId="77777777" w:rsidTr="00B3174E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:rsidR="00A20039" w:rsidRPr="00597968" w:rsidP="00B3174E" w14:paraId="0D045023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:rsidR="00A20039" w:rsidRPr="00597968" w:rsidP="00B3174E" w14:paraId="798306AF" w14:textId="2DF7F4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aßnahme</w:t>
            </w:r>
          </w:p>
        </w:tc>
      </w:tr>
      <w:tr w14:paraId="6B0A1D9F" w14:textId="77777777" w:rsidTr="00A20039">
        <w:tblPrEx>
          <w:tblW w:w="9667" w:type="dxa"/>
          <w:tblLayout w:type="fixed"/>
          <w:tblLook w:val="01E0"/>
        </w:tblPrEx>
        <w:trPr>
          <w:trHeight w:val="568"/>
        </w:trPr>
        <w:tc>
          <w:tcPr>
            <w:tcW w:w="2007" w:type="dxa"/>
            <w:noWrap/>
            <w:tcMar>
              <w:left w:w="28" w:type="dxa"/>
            </w:tcMar>
          </w:tcPr>
          <w:p w:rsidR="00A20039" w:rsidRPr="008F6547" w:rsidP="00A20039" w14:paraId="665F43EF" w14:textId="77777777">
            <w:pPr>
              <w:jc w:val="left"/>
            </w:pPr>
            <w:bookmarkStart w:id="11" w:name="AUTOGEN3"/>
            <w:r w:rsidRPr="008F6547">
              <w:t>V-26.310</w:t>
            </w:r>
            <w:bookmarkEnd w:id="11"/>
          </w:p>
        </w:tc>
        <w:tc>
          <w:tcPr>
            <w:tcW w:w="7660" w:type="dxa"/>
            <w:gridSpan w:val="3"/>
          </w:tcPr>
          <w:p w:rsidR="00A20039" w:rsidRPr="008F6547" w:rsidP="00A20039" w14:paraId="6FBE1A76" w14:textId="77777777">
            <w:pPr>
              <w:jc w:val="left"/>
            </w:pPr>
            <w:r w:rsidRPr="008F6547">
              <w:t>V-26.310 Schule Moordorf Dachsanierung Dachdeckerarbeiten</w:t>
            </w:r>
          </w:p>
        </w:tc>
      </w:tr>
      <w:tr w14:paraId="479ED176" w14:textId="77777777" w:rsidTr="00B3174E">
        <w:tblPrEx>
          <w:tblW w:w="9667" w:type="dxa"/>
          <w:tblLayout w:type="fixed"/>
          <w:tblLook w:val="01E0"/>
        </w:tblPrEx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20039" w:rsidRPr="00597968" w:rsidP="00B3174E" w14:paraId="7E1F473B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A20039" w:rsidRPr="00597968" w:rsidP="00B3174E" w14:paraId="10FCA6FC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14:paraId="15A1C661" w14:textId="77777777" w:rsidTr="00B3174E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20039" w:rsidRPr="008F6547" w:rsidP="00A20039" w14:paraId="32D67362" w14:textId="77777777">
            <w:bookmarkStart w:id="12" w:name="AUTOGEN0"/>
            <w:r w:rsidRPr="008F6547">
              <w:t>V-26.310</w:t>
            </w:r>
            <w:bookmarkEnd w:id="12"/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:rsidR="00A20039" w:rsidRPr="008F6547" w:rsidP="00A20039" w14:paraId="6815566F" w14:textId="77777777">
            <w:r w:rsidRPr="008F6547"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</w:p>
        </w:tc>
      </w:tr>
    </w:tbl>
    <w:p w:rsidR="00A20039" w:rsidRPr="00D1009B" w:rsidP="00046C8E" w14:paraId="7A4439D9" w14:textId="77777777">
      <w:pPr>
        <w:rPr>
          <w:sz w:val="16"/>
          <w:szCs w:val="16"/>
        </w:rPr>
      </w:pPr>
    </w:p>
    <w:tbl>
      <w:tblPr>
        <w:tblW w:w="9639" w:type="dxa"/>
        <w:tblLayout w:type="fixed"/>
        <w:tblLook w:val="01E0"/>
      </w:tblPr>
      <w:tblGrid>
        <w:gridCol w:w="398"/>
        <w:gridCol w:w="1020"/>
        <w:gridCol w:w="8221"/>
      </w:tblGrid>
      <w:tr w14:paraId="1DFBBF79" w14:textId="77777777" w:rsidTr="007044BA">
        <w:tblPrEx>
          <w:tblW w:w="9639" w:type="dxa"/>
          <w:tblLayout w:type="fixed"/>
          <w:tblLook w:val="01E0"/>
        </w:tblPrEx>
        <w:trPr>
          <w:trHeight w:val="284"/>
        </w:trPr>
        <w:tc>
          <w:tcPr>
            <w:tcW w:w="9639" w:type="dxa"/>
            <w:gridSpan w:val="3"/>
            <w:noWrap/>
            <w:tcMar>
              <w:left w:w="28" w:type="dxa"/>
            </w:tcMar>
            <w:vAlign w:val="center"/>
          </w:tcPr>
          <w:p w:rsidR="002C5703" w:rsidRPr="00F340D9" w:rsidP="00F340D9" w14:paraId="266C2608" w14:textId="77777777">
            <w:pPr>
              <w:spacing w:after="60"/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Anlagen</w:t>
            </w:r>
            <w:bookmarkStart w:id="13" w:name="_Ref491332816"/>
            <w:r>
              <w:rPr>
                <w:rStyle w:val="FootnoteReference"/>
                <w:sz w:val="20"/>
                <w:szCs w:val="20"/>
              </w:rPr>
              <w:footnoteReference w:id="3"/>
            </w:r>
            <w:bookmarkEnd w:id="13"/>
            <w:r>
              <w:rPr>
                <w:b/>
                <w:bCs/>
              </w:rPr>
              <w:t>, die Vertragsbestandteil werden</w:t>
            </w:r>
          </w:p>
        </w:tc>
      </w:tr>
      <w:tr w14:paraId="22A28352" w14:textId="77777777" w:rsidTr="0066692D">
        <w:tblPrEx>
          <w:tblW w:w="9639" w:type="dxa"/>
          <w:tblLayout w:type="fixed"/>
          <w:tblLook w:val="01E0"/>
        </w:tblPrEx>
        <w:trPr>
          <w:trHeight w:val="284"/>
        </w:trPr>
        <w:tc>
          <w:tcPr>
            <w:tcW w:w="398" w:type="dxa"/>
            <w:noWrap/>
            <w:tcMar>
              <w:left w:w="28" w:type="dxa"/>
            </w:tcMar>
          </w:tcPr>
          <w:p w:rsidR="00AF3259" w:rsidP="00E86F09" w14:paraId="5DED5222" w14:textId="77777777">
            <w:pPr>
              <w:jc w:val="left"/>
            </w:pPr>
            <w:r>
              <w:fldChar w:fldCharType="begin">
                <w:ffData>
                  <w:name w:val="AUTOGEN31.179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020" w:type="dxa"/>
            <w:shd w:val="clear" w:color="auto" w:fill="auto"/>
            <w:noWrap/>
          </w:tcPr>
          <w:p w:rsidR="00AF3259" w:rsidP="00E86F09" w14:paraId="7474BFA2" w14:textId="77777777">
            <w:pPr>
              <w:jc w:val="left"/>
            </w:pPr>
            <w:r>
              <w:t xml:space="preserve"> </w:t>
            </w:r>
          </w:p>
        </w:tc>
        <w:tc>
          <w:tcPr>
            <w:tcW w:w="8221" w:type="dxa"/>
            <w:shd w:val="clear" w:color="auto" w:fill="auto"/>
            <w:tcMar>
              <w:left w:w="0" w:type="dxa"/>
            </w:tcMar>
          </w:tcPr>
          <w:p w:rsidR="00AF3259" w:rsidP="00E86F09" w14:paraId="3DE8AF86" w14:textId="77777777">
            <w:pPr>
              <w:jc w:val="left"/>
            </w:pPr>
            <w:r>
              <w:t>Leistungsverzeichnis/Leistungsprogramm (Kurz- oder Langfassung) mit den Preisen sowie den geforderten Angaben und Erklärungen</w:t>
            </w:r>
          </w:p>
        </w:tc>
      </w:tr>
      <w:tr w14:paraId="22A28352" w14:textId="77777777" w:rsidTr="0066692D">
        <w:tblPrEx>
          <w:tblW w:w="9639" w:type="dxa"/>
          <w:tblLayout w:type="fixed"/>
          <w:tblLook w:val="01E0"/>
        </w:tblPrEx>
        <w:trPr>
          <w:trHeight w:val="284"/>
        </w:trPr>
        <w:tc>
          <w:tcPr>
            <w:tcW w:w="398" w:type="dxa"/>
            <w:noWrap/>
            <w:tcMar>
              <w:left w:w="28" w:type="dxa"/>
            </w:tcMar>
          </w:tcPr>
          <w:p w:rsidR="00AF3259" w:rsidP="00E86F09" w14:textId="77777777">
            <w:pPr>
              <w:jc w:val="left"/>
            </w:pPr>
            <w:r>
              <w:fldChar w:fldCharType="begin">
                <w:ffData>
                  <w:name w:val="AUTOGEN31.180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020" w:type="dxa"/>
            <w:shd w:val="clear" w:color="auto" w:fill="auto"/>
            <w:noWrap/>
          </w:tcPr>
          <w:p w:rsidR="00AF3259" w:rsidP="00E86F09" w14:textId="77777777">
            <w:pPr>
              <w:jc w:val="left"/>
            </w:pPr>
            <w:r>
              <w:t>233</w:t>
            </w:r>
          </w:p>
        </w:tc>
        <w:tc>
          <w:tcPr>
            <w:tcW w:w="8221" w:type="dxa"/>
            <w:shd w:val="clear" w:color="auto" w:fill="auto"/>
            <w:tcMar>
              <w:left w:w="0" w:type="dxa"/>
            </w:tcMar>
          </w:tcPr>
          <w:p w:rsidR="00AF3259" w:rsidP="00E86F09" w14:textId="77777777">
            <w:pPr>
              <w:jc w:val="left"/>
            </w:pPr>
            <w:r>
              <w:t>Nachunternehmerleistungen</w:t>
            </w:r>
          </w:p>
        </w:tc>
      </w:tr>
      <w:tr w14:paraId="22A28352" w14:textId="77777777" w:rsidTr="0066692D">
        <w:tblPrEx>
          <w:tblW w:w="9639" w:type="dxa"/>
          <w:tblLayout w:type="fixed"/>
          <w:tblLook w:val="01E0"/>
        </w:tblPrEx>
        <w:trPr>
          <w:trHeight w:val="284"/>
        </w:trPr>
        <w:tc>
          <w:tcPr>
            <w:tcW w:w="398" w:type="dxa"/>
            <w:noWrap/>
            <w:tcMar>
              <w:left w:w="28" w:type="dxa"/>
            </w:tcMar>
          </w:tcPr>
          <w:p w:rsidR="00AF3259" w:rsidP="00E86F09" w14:textId="77777777">
            <w:pPr>
              <w:jc w:val="left"/>
            </w:pPr>
            <w:r>
              <w:fldChar w:fldCharType="begin">
                <w:ffData>
                  <w:name w:val="AUTOGEN31.17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020" w:type="dxa"/>
            <w:shd w:val="clear" w:color="auto" w:fill="auto"/>
            <w:noWrap/>
          </w:tcPr>
          <w:p w:rsidR="00AF3259" w:rsidP="00E86F09" w14:textId="77777777">
            <w:pPr>
              <w:jc w:val="left"/>
            </w:pPr>
            <w:r>
              <w:t>234</w:t>
            </w:r>
          </w:p>
        </w:tc>
        <w:tc>
          <w:tcPr>
            <w:tcW w:w="8221" w:type="dxa"/>
            <w:shd w:val="clear" w:color="auto" w:fill="auto"/>
            <w:tcMar>
              <w:left w:w="0" w:type="dxa"/>
            </w:tcMar>
          </w:tcPr>
          <w:p w:rsidR="00AF3259" w:rsidP="00E86F09" w14:textId="77777777">
            <w:pPr>
              <w:jc w:val="left"/>
            </w:pPr>
            <w:r>
              <w:t>Bieter-/Arbeitsgemeinschaft</w:t>
            </w:r>
          </w:p>
        </w:tc>
      </w:tr>
      <w:tr w14:paraId="22A28352" w14:textId="77777777" w:rsidTr="0066692D">
        <w:tblPrEx>
          <w:tblW w:w="9639" w:type="dxa"/>
          <w:tblLayout w:type="fixed"/>
          <w:tblLook w:val="01E0"/>
        </w:tblPrEx>
        <w:trPr>
          <w:trHeight w:val="284"/>
        </w:trPr>
        <w:tc>
          <w:tcPr>
            <w:tcW w:w="398" w:type="dxa"/>
            <w:noWrap/>
            <w:tcMar>
              <w:left w:w="28" w:type="dxa"/>
            </w:tcMar>
          </w:tcPr>
          <w:p w:rsidR="00AF3259" w:rsidP="00E86F09" w14:textId="77777777">
            <w:pPr>
              <w:jc w:val="left"/>
            </w:pPr>
            <w:r>
              <w:fldChar w:fldCharType="begin">
                <w:ffData>
                  <w:name w:val="AUTOGEN31.18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020" w:type="dxa"/>
            <w:shd w:val="clear" w:color="auto" w:fill="auto"/>
            <w:noWrap/>
          </w:tcPr>
          <w:p w:rsidR="00AF3259" w:rsidP="00E86F09" w14:textId="77777777">
            <w:pPr>
              <w:jc w:val="left"/>
            </w:pPr>
          </w:p>
        </w:tc>
        <w:tc>
          <w:tcPr>
            <w:tcW w:w="8221" w:type="dxa"/>
            <w:shd w:val="clear" w:color="auto" w:fill="auto"/>
            <w:tcMar>
              <w:left w:w="0" w:type="dxa"/>
            </w:tcMar>
          </w:tcPr>
          <w:p w:rsidR="00AF3259" w:rsidP="00E86F09" w14:textId="77777777">
            <w:pPr>
              <w:jc w:val="left"/>
            </w:pPr>
            <w:r>
              <w:t>Erklärung nach § 4 Abs. 1 NTVergG</w:t>
            </w:r>
          </w:p>
        </w:tc>
      </w:tr>
    </w:tbl>
    <w:p w:rsidR="00726B57" w14:paraId="14C3B10D" w14:textId="77777777"/>
    <w:tbl>
      <w:tblPr>
        <w:tblW w:w="9667" w:type="dxa"/>
        <w:tblLayout w:type="fixed"/>
        <w:tblLook w:val="01E0"/>
      </w:tblPr>
      <w:tblGrid>
        <w:gridCol w:w="426"/>
        <w:gridCol w:w="992"/>
        <w:gridCol w:w="8249"/>
      </w:tblGrid>
      <w:tr w14:paraId="751B1DA4" w14:textId="77777777" w:rsidTr="002C5703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2C5703" w:rsidRPr="000C28C8" w:rsidP="00F340D9" w14:paraId="326C057B" w14:textId="77777777">
            <w:pPr>
              <w:spacing w:after="60"/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 w:rsidR="003B6F8A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14:paraId="014DBE49" w14:textId="77777777" w:rsidTr="0066692D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426" w:type="dxa"/>
            <w:noWrap/>
            <w:tcMar>
              <w:left w:w="28" w:type="dxa"/>
            </w:tcMar>
          </w:tcPr>
          <w:p w:rsidR="00AF3259" w:rsidP="00E86F09" w14:paraId="2C4D143D" w14:textId="77777777">
            <w:pPr>
              <w:jc w:val="left"/>
            </w:pPr>
            <w:r>
              <w:fldChar w:fldCharType="begin">
                <w:ffData>
                  <w:name w:val="AUTOGEN38.175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shd w:val="clear" w:color="auto" w:fill="auto"/>
            <w:noWrap/>
          </w:tcPr>
          <w:p w:rsidR="00AF3259" w:rsidP="00E86F09" w14:paraId="240E4526" w14:textId="77777777">
            <w:pPr>
              <w:jc w:val="left"/>
            </w:pPr>
            <w:r>
              <w:t>124</w:t>
            </w:r>
          </w:p>
        </w:tc>
        <w:tc>
          <w:tcPr>
            <w:tcW w:w="8249" w:type="dxa"/>
            <w:shd w:val="clear" w:color="auto" w:fill="auto"/>
            <w:tcMar>
              <w:left w:w="0" w:type="dxa"/>
            </w:tcMar>
          </w:tcPr>
          <w:p w:rsidR="00AF3259" w:rsidP="00E86F09" w14:paraId="527F863D" w14:textId="77777777">
            <w:pPr>
              <w:jc w:val="left"/>
            </w:pPr>
            <w:r>
              <w:t>Eigenerklärung zur Eignung</w:t>
            </w:r>
          </w:p>
        </w:tc>
      </w:tr>
    </w:tbl>
    <w:p w:rsidR="00726B57" w14:paraId="23C97CD8" w14:textId="77777777"/>
    <w:tbl>
      <w:tblPr>
        <w:tblpPr w:leftFromText="141" w:rightFromText="141" w:vertAnchor="text" w:tblpY="1"/>
        <w:tblOverlap w:val="never"/>
        <w:tblW w:w="9667" w:type="dxa"/>
        <w:tblLayout w:type="fixed"/>
        <w:tblLook w:val="01E0"/>
      </w:tblPr>
      <w:tblGrid>
        <w:gridCol w:w="1342"/>
        <w:gridCol w:w="4782"/>
        <w:gridCol w:w="2343"/>
        <w:gridCol w:w="1200"/>
      </w:tblGrid>
      <w:tr w14:paraId="344988FB" w14:textId="77777777" w:rsidTr="0097444A">
        <w:tblPrEx>
          <w:tblW w:w="9667" w:type="dxa"/>
          <w:tblLayout w:type="fixed"/>
          <w:tblLook w:val="01E0"/>
        </w:tblPrEx>
        <w:trPr>
          <w:trHeight w:val="170"/>
        </w:trPr>
        <w:tc>
          <w:tcPr>
            <w:tcW w:w="1342" w:type="dxa"/>
            <w:noWrap/>
            <w:tcMar>
              <w:left w:w="28" w:type="dxa"/>
            </w:tcMar>
            <w:vAlign w:val="center"/>
          </w:tcPr>
          <w:p w:rsidR="00F44312" w:rsidRPr="00D1009B" w:rsidP="0097444A" w14:paraId="03C726CA" w14:textId="77777777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3"/>
            <w:noWrap/>
            <w:vAlign w:val="center"/>
          </w:tcPr>
          <w:p w:rsidR="00F44312" w:rsidRPr="00D1009B" w:rsidP="0097444A" w14:paraId="0A27CF54" w14:textId="77777777">
            <w:pPr>
              <w:rPr>
                <w:b/>
                <w:sz w:val="16"/>
                <w:szCs w:val="16"/>
              </w:rPr>
            </w:pPr>
          </w:p>
        </w:tc>
      </w:tr>
      <w:tr w14:paraId="485364CF" w14:textId="77777777" w:rsidTr="0097444A">
        <w:tblPrEx>
          <w:tblW w:w="9667" w:type="dxa"/>
          <w:tblLayout w:type="fixed"/>
          <w:tblLook w:val="01E0"/>
        </w:tblPrEx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F44312" w:rsidRPr="00410951" w:rsidP="0097444A" w14:paraId="0418D942" w14:textId="77777777">
            <w:pPr>
              <w:pStyle w:val="Heading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</w:t>
            </w:r>
            <w:r w:rsidR="007955A2">
              <w:t>is zum Ablauf der Bindefrist</w:t>
            </w:r>
            <w:r>
              <w:t xml:space="preserve"> gebunden.</w:t>
            </w:r>
          </w:p>
        </w:tc>
      </w:tr>
      <w:tr w14:paraId="74E4271A" w14:textId="77777777" w:rsidTr="0097444A">
        <w:tblPrEx>
          <w:tblW w:w="9667" w:type="dxa"/>
          <w:tblLayout w:type="fixed"/>
          <w:tblLook w:val="01E0"/>
        </w:tblPrEx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F44312" w:rsidRPr="00D1009B" w:rsidP="0097444A" w14:paraId="424F3D01" w14:textId="77777777">
            <w:pPr>
              <w:rPr>
                <w:sz w:val="8"/>
                <w:szCs w:val="8"/>
              </w:rPr>
            </w:pPr>
          </w:p>
        </w:tc>
      </w:tr>
      <w:tr w14:paraId="1EA60379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6124" w:type="dxa"/>
            <w:gridSpan w:val="2"/>
            <w:noWrap/>
            <w:tcMar>
              <w:left w:w="28" w:type="dxa"/>
            </w:tcMar>
          </w:tcPr>
          <w:p w:rsidR="00F44312" w:rsidRPr="00410951" w:rsidP="0097444A" w14:paraId="6FBD052E" w14:textId="77777777">
            <w:pPr>
              <w:pStyle w:val="Heading1"/>
            </w:pPr>
            <w:r w:rsidRPr="00597968">
              <w:t xml:space="preserve">Die Angebotsendsumme des Hauptangebotes gem. </w:t>
            </w:r>
            <w:r w:rsidRPr="00597968">
              <w:t>Leistungsbeschreibung</w:t>
            </w:r>
            <w:r>
              <w:t xml:space="preserve"> </w:t>
            </w:r>
            <w:r w:rsidRPr="00597968" w:rsidR="001500DC">
              <w:t>beträgt</w:t>
            </w:r>
            <w:r w:rsidRPr="004F6A90" w:rsidR="001500DC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tcBorders>
              <w:bottom w:val="single" w:sz="4" w:space="0" w:color="808080"/>
            </w:tcBorders>
            <w:vAlign w:val="bottom"/>
          </w:tcPr>
          <w:p w:rsidR="00F44312" w:rsidRPr="00410951" w:rsidP="0097444A" w14:paraId="417CB5EA" w14:textId="77777777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Endbetrag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4" w:name="Endbetrag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</w:p>
        </w:tc>
        <w:tc>
          <w:tcPr>
            <w:tcW w:w="1200" w:type="dxa"/>
            <w:vAlign w:val="bottom"/>
          </w:tcPr>
          <w:p w:rsidR="00F44312" w:rsidRPr="00410951" w:rsidP="0097444A" w14:paraId="685BA3C1" w14:textId="77777777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</w:tbl>
    <w:p w:rsidR="004B244E" w:rsidRPr="004B244E" w14:paraId="61E0030F" w14:textId="77777777">
      <w:pPr>
        <w:rPr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9667" w:type="dxa"/>
        <w:tblLayout w:type="fixed"/>
        <w:tblLook w:val="01E0"/>
      </w:tblPr>
      <w:tblGrid>
        <w:gridCol w:w="6124"/>
        <w:gridCol w:w="2343"/>
        <w:gridCol w:w="1200"/>
      </w:tblGrid>
      <w:tr w14:paraId="1F630FC2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6124" w:type="dxa"/>
            <w:shd w:val="clear" w:color="auto" w:fill="auto"/>
            <w:noWrap/>
            <w:tcMar>
              <w:left w:w="28" w:type="dxa"/>
            </w:tcMar>
          </w:tcPr>
          <w:p w:rsidR="00F44312" w:rsidRPr="00D425A1" w:rsidP="0097444A" w14:paraId="69E248F0" w14:textId="77777777">
            <w:pPr>
              <w:pStyle w:val="Heading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ootnoteReference"/>
              </w:rPr>
              <w:footnoteReference w:id="4"/>
            </w:r>
            <w:r w:rsidRPr="00D425A1">
              <w:t xml:space="preserve"> </w:t>
            </w:r>
            <w:r w:rsidRPr="00D425A1" w:rsidR="001500DC">
              <w:t>beträgt</w:t>
            </w:r>
            <w:r w:rsidRPr="004F6A90" w:rsidR="001500DC">
              <w:t xml:space="preserve"> </w:t>
            </w:r>
            <w:r w:rsidRPr="004F6A90">
              <w:t xml:space="preserve">einschl. </w:t>
            </w:r>
            <w:r w:rsidRPr="004F6A90">
              <w:t>Umsatzsteuer</w:t>
            </w:r>
            <w:r w:rsidR="001500DC">
              <w:t xml:space="preserve"> 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312" w:rsidRPr="00D425A1" w:rsidP="0097444A" w14:paraId="29150E02" w14:textId="77777777">
            <w:pPr>
              <w:jc w:val="left"/>
            </w:pPr>
            <w:r>
              <w:fldChar w:fldCharType="begin">
                <w:ffData>
                  <w:name w:val="Gesamtsumme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5" w:name="Gesamtsum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1200" w:type="dxa"/>
            <w:shd w:val="clear" w:color="auto" w:fill="auto"/>
            <w:vAlign w:val="bottom"/>
          </w:tcPr>
          <w:p w:rsidR="00F44312" w:rsidRPr="0089492C" w:rsidP="0097444A" w14:paraId="27C72F01" w14:textId="77777777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14:paraId="26F0FDBC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9667" w:type="dxa"/>
            <w:gridSpan w:val="3"/>
            <w:shd w:val="clear" w:color="auto" w:fill="auto"/>
            <w:noWrap/>
            <w:tcMar>
              <w:left w:w="28" w:type="dxa"/>
            </w:tcMar>
          </w:tcPr>
          <w:p w:rsidR="00F44312" w:rsidRPr="008B0B82" w:rsidP="0097444A" w14:paraId="36604983" w14:textId="77777777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4B244E" w:rsidRPr="004B244E" w14:paraId="0642D24B" w14:textId="77777777">
      <w:pPr>
        <w:rPr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9667" w:type="dxa"/>
        <w:tblLayout w:type="fixed"/>
        <w:tblLook w:val="01E0"/>
      </w:tblPr>
      <w:tblGrid>
        <w:gridCol w:w="454"/>
        <w:gridCol w:w="141"/>
        <w:gridCol w:w="334"/>
        <w:gridCol w:w="6243"/>
        <w:gridCol w:w="1295"/>
        <w:gridCol w:w="1200"/>
      </w:tblGrid>
      <w:tr w14:paraId="712CBA48" w14:textId="77777777" w:rsidTr="0097444A">
        <w:tblPrEx>
          <w:tblW w:w="9667" w:type="dxa"/>
          <w:tblLayout w:type="fixed"/>
          <w:tblLook w:val="01E0"/>
        </w:tblPrEx>
        <w:trPr>
          <w:trHeight w:val="397"/>
        </w:trPr>
        <w:tc>
          <w:tcPr>
            <w:tcW w:w="7172" w:type="dxa"/>
            <w:gridSpan w:val="4"/>
            <w:noWrap/>
            <w:tcMar>
              <w:left w:w="28" w:type="dxa"/>
            </w:tcMar>
            <w:vAlign w:val="center"/>
          </w:tcPr>
          <w:p w:rsidR="00F44312" w:rsidRPr="00410951" w:rsidP="0097444A" w14:paraId="4C8A352D" w14:textId="77777777">
            <w:pPr>
              <w:pStyle w:val="Heading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:rsidR="00F44312" w:rsidRPr="00410951" w:rsidP="0097444A" w14:paraId="6D26E672" w14:textId="77777777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zahlNebenang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6" w:name="AnzahlNebenang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6"/>
          </w:p>
        </w:tc>
        <w:tc>
          <w:tcPr>
            <w:tcW w:w="1200" w:type="dxa"/>
            <w:vAlign w:val="center"/>
          </w:tcPr>
          <w:p w:rsidR="00F44312" w:rsidRPr="00410951" w:rsidP="0097444A" w14:paraId="0863A139" w14:textId="77777777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14:paraId="1FE9413E" w14:textId="77777777" w:rsidTr="0097444A">
        <w:tblPrEx>
          <w:tblW w:w="9667" w:type="dxa"/>
          <w:tblLayout w:type="fixed"/>
          <w:tblLook w:val="01E0"/>
        </w:tblPrEx>
        <w:trPr>
          <w:trHeight w:hRule="exact" w:val="170"/>
        </w:trPr>
        <w:tc>
          <w:tcPr>
            <w:tcW w:w="9667" w:type="dxa"/>
            <w:gridSpan w:val="6"/>
            <w:noWrap/>
            <w:tcMar>
              <w:left w:w="28" w:type="dxa"/>
            </w:tcMar>
            <w:vAlign w:val="center"/>
          </w:tcPr>
          <w:p w:rsidR="00F44312" w:rsidRPr="00410951" w:rsidP="0097444A" w14:paraId="5BF34D4C" w14:textId="77777777">
            <w:pPr>
              <w:rPr>
                <w:b/>
              </w:rPr>
            </w:pPr>
          </w:p>
        </w:tc>
      </w:tr>
      <w:tr w14:paraId="54E34DA3" w14:textId="77777777" w:rsidTr="0097444A">
        <w:tblPrEx>
          <w:tblW w:w="9667" w:type="dxa"/>
          <w:tblLayout w:type="fixed"/>
          <w:tblLook w:val="01E0"/>
        </w:tblPrEx>
        <w:trPr>
          <w:trHeight w:val="291"/>
        </w:trPr>
        <w:tc>
          <w:tcPr>
            <w:tcW w:w="454" w:type="dxa"/>
            <w:noWrap/>
            <w:tcMar>
              <w:left w:w="28" w:type="dxa"/>
            </w:tcMar>
          </w:tcPr>
          <w:p w:rsidR="004F7437" w:rsidRPr="00FF10F9" w:rsidP="0097444A" w14:paraId="527898D3" w14:textId="77777777">
            <w:pPr>
              <w:pStyle w:val="Heading1"/>
            </w:pPr>
          </w:p>
        </w:tc>
        <w:tc>
          <w:tcPr>
            <w:tcW w:w="6718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416"/>
            </w:tblGrid>
            <w:tr w14:paraId="0CFB2CB9" w14:textId="77777777" w:rsidTr="001754B6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0" w:type="dxa"/>
                  <w:right w:w="0" w:type="dxa"/>
                </w:tblCellMar>
                <w:tblLook w:val="04A0"/>
              </w:tblPrEx>
              <w:tc>
                <w:tcPr>
                  <w:tcW w:w="6416" w:type="dxa"/>
                </w:tcPr>
                <w:p w:rsidR="00980F07" w:rsidRPr="00FF10F9" w:rsidP="00D539EF" w14:paraId="778BC46B" w14:textId="77777777">
                  <w:pPr>
                    <w:pStyle w:val="Heading1"/>
                    <w:framePr w:hSpace="141" w:wrap="around" w:vAnchor="text" w:hAnchor="text" w:y="1"/>
                    <w:numPr>
                      <w:ilvl w:val="0"/>
                      <w:numId w:val="0"/>
                    </w:numPr>
                    <w:spacing w:before="0" w:after="0"/>
                    <w:suppressOverlap/>
                  </w:pPr>
                  <w:r w:rsidRPr="00597968">
                    <w:t>Preisnachlass ohne Bedingung</w:t>
                  </w:r>
                  <w:r w:rsidRPr="00597968">
                    <w:rPr>
                      <w:szCs w:val="19"/>
                    </w:rPr>
                    <w:t xml:space="preserve"> auf die Abrechnungssumme</w:t>
                  </w:r>
                  <w:r w:rsidRPr="00597968">
                    <w:t xml:space="preserve"> für Haupt- und alle Nebenangebote</w:t>
                  </w:r>
                  <w:r>
                    <w:rPr>
                      <w:rStyle w:val="FootnoteReference"/>
                    </w:rPr>
                    <w:footnoteReference w:id="5"/>
                  </w:r>
                  <w:r>
                    <w:t xml:space="preserve"> </w:t>
                  </w:r>
                  <w:r w:rsidRPr="005C638C">
                    <w:t xml:space="preserve">sowie auf die Preise für angeordnete Leistungen, die auf Grundlage der </w:t>
                  </w:r>
                  <w:r w:rsidRPr="005C638C">
                    <w:t>Preisermittlung für die vertragliche Leistung zu bilden sind</w:t>
                  </w:r>
                </w:p>
                <w:p w:rsidR="00980F07" w:rsidP="00D539EF" w14:paraId="47FB410B" w14:textId="77777777">
                  <w:pPr>
                    <w:framePr w:hSpace="141" w:wrap="around" w:vAnchor="text" w:hAnchor="text" w:y="1"/>
                    <w:suppressOverlap/>
                    <w:rPr>
                      <w:sz w:val="6"/>
                      <w:szCs w:val="6"/>
                    </w:rPr>
                  </w:pPr>
                </w:p>
              </w:tc>
            </w:tr>
          </w:tbl>
          <w:p w:rsidR="004F7437" w:rsidRPr="00FF10F9" w:rsidP="0097444A" w14:paraId="1AEF7400" w14:textId="77777777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:rsidR="004F7437" w:rsidRPr="00410951" w:rsidP="0097444A" w14:paraId="6F41DFB7" w14:textId="77777777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Preisnachlass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7" w:name="Preisnachlass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7"/>
          </w:p>
        </w:tc>
        <w:tc>
          <w:tcPr>
            <w:tcW w:w="1200" w:type="dxa"/>
            <w:vAlign w:val="center"/>
          </w:tcPr>
          <w:p w:rsidR="004F7437" w:rsidRPr="00410951" w:rsidP="0097444A" w14:paraId="4D3066C4" w14:textId="77777777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14:paraId="426AC8A9" w14:textId="77777777" w:rsidTr="0097444A">
        <w:tblPrEx>
          <w:tblW w:w="9667" w:type="dxa"/>
          <w:tblLayout w:type="fixed"/>
          <w:tblLook w:val="01E0"/>
        </w:tblPrEx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:rsidR="00F44312" w:rsidRPr="00410951" w:rsidP="0097444A" w14:paraId="2F26374A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3"/>
            <w:noWrap/>
            <w:vAlign w:val="center"/>
          </w:tcPr>
          <w:p w:rsidR="00F44312" w:rsidRPr="00410951" w:rsidP="0097444A" w14:paraId="6823D9E3" w14:textId="77777777">
            <w:pPr>
              <w:rPr>
                <w:b/>
              </w:rPr>
            </w:pPr>
          </w:p>
        </w:tc>
      </w:tr>
      <w:tr w14:paraId="5391CDF4" w14:textId="77777777" w:rsidTr="0097444A">
        <w:tblPrEx>
          <w:tblW w:w="9667" w:type="dxa"/>
          <w:tblLayout w:type="fixed"/>
          <w:tblLook w:val="01E0"/>
        </w:tblPrEx>
        <w:trPr>
          <w:trHeight w:val="397"/>
        </w:trPr>
        <w:tc>
          <w:tcPr>
            <w:tcW w:w="9667" w:type="dxa"/>
            <w:gridSpan w:val="6"/>
            <w:noWrap/>
            <w:tcMar>
              <w:left w:w="28" w:type="dxa"/>
            </w:tcMar>
          </w:tcPr>
          <w:p w:rsidR="00F44312" w:rsidRPr="00410951" w:rsidP="0097444A" w14:paraId="15A0C427" w14:textId="77777777">
            <w:pPr>
              <w:pStyle w:val="Heading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 xml:space="preserve">sind neben diesem Angebotsschreiben und seinen </w:t>
            </w:r>
            <w:r>
              <w:t>Anlagen</w:t>
            </w:r>
            <w:r w:rsidRPr="00410951">
              <w:t>:</w:t>
            </w:r>
          </w:p>
        </w:tc>
      </w:tr>
      <w:tr w14:paraId="7CADB88C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F44312" w:rsidRPr="001C60F2" w:rsidP="0097444A" w14:paraId="1B96F5EA" w14:textId="3F04E7F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4"/>
            <w:shd w:val="clear" w:color="auto" w:fill="auto"/>
            <w:noWrap/>
            <w:vAlign w:val="center"/>
          </w:tcPr>
          <w:p w:rsidR="00F44312" w:rsidRPr="001C60F2" w:rsidP="0097444A" w14:paraId="0964D78C" w14:textId="7777777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14:paraId="21FEEC9B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F44312" w:rsidRPr="001C60F2" w:rsidP="0097444A" w14:paraId="2F8DD6E2" w14:textId="77777777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4"/>
            <w:shd w:val="clear" w:color="auto" w:fill="auto"/>
            <w:noWrap/>
            <w:vAlign w:val="center"/>
          </w:tcPr>
          <w:p w:rsidR="00F44312" w:rsidRPr="001C60F2" w:rsidP="0097444A" w14:paraId="6F797809" w14:textId="7777777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>
              <w:t xml:space="preserve"> </w:t>
            </w:r>
          </w:p>
        </w:tc>
      </w:tr>
    </w:tbl>
    <w:p w:rsidR="00A26078" w:rsidRPr="00A26078" w14:paraId="4BC7A92F" w14:textId="77777777">
      <w:pPr>
        <w:rPr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9667" w:type="dxa"/>
        <w:tblLayout w:type="fixed"/>
        <w:tblLook w:val="01E0"/>
      </w:tblPr>
      <w:tblGrid>
        <w:gridCol w:w="595"/>
        <w:gridCol w:w="426"/>
        <w:gridCol w:w="1134"/>
        <w:gridCol w:w="3402"/>
        <w:gridCol w:w="1615"/>
        <w:gridCol w:w="2495"/>
      </w:tblGrid>
      <w:tr w14:paraId="143F0FD9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:rsidR="00C06D23" w:rsidRPr="005B154F" w:rsidP="0097444A" w14:paraId="45B256BA" w14:textId="77777777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B154F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</w:tcPr>
          <w:p w:rsidR="00C06D23" w:rsidRPr="00C06D23" w:rsidP="0097444A" w14:paraId="65B5F190" w14:textId="77777777">
            <w:pPr>
              <w:spacing w:before="120" w:after="120"/>
            </w:pPr>
            <w:r w:rsidRPr="001C60F2">
              <w:fldChar w:fldCharType="begin">
                <w:ffData>
                  <w:name w:val="AUTOGEN6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4"/>
            <w:noWrap/>
            <w:vAlign w:val="center"/>
          </w:tcPr>
          <w:p w:rsidR="00C06D23" w:rsidRPr="00C06D23" w:rsidP="0097444A" w14:paraId="100112E8" w14:textId="77777777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14:paraId="756F97E7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51062D" w:rsidP="0097444A" w14:paraId="524FA8D6" w14:textId="77777777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noWrap/>
            <w:vAlign w:val="center"/>
          </w:tcPr>
          <w:p w:rsidR="00F44312" w:rsidRPr="001C60F2" w:rsidP="0097444A" w14:paraId="550CEBA3" w14:textId="77777777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:rsidR="00F44312" w:rsidRPr="001C60F2" w:rsidP="0097444A" w14:paraId="6BB8BA82" w14:textId="77777777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:rsidR="00F44312" w:rsidRPr="001C60F2" w:rsidP="0097444A" w14:paraId="28D7F574" w14:textId="77777777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AUTOGEN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5" w:type="dxa"/>
            <w:vAlign w:val="center"/>
          </w:tcPr>
          <w:p w:rsidR="00F44312" w:rsidRPr="001C60F2" w:rsidP="0097444A" w14:paraId="7FF03017" w14:textId="77777777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tcBorders>
              <w:bottom w:val="single" w:sz="4" w:space="0" w:color="808080"/>
            </w:tcBorders>
            <w:vAlign w:val="center"/>
          </w:tcPr>
          <w:p w:rsidR="00F44312" w:rsidRPr="001C60F2" w:rsidP="0097444A" w14:paraId="3C71D11A" w14:textId="77777777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AUTOGEN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14:paraId="17E8A120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27784E" w:rsidP="0097444A" w14:paraId="5523615E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noWrap/>
            <w:vAlign w:val="center"/>
          </w:tcPr>
          <w:p w:rsidR="00F44312" w:rsidRPr="001C60F2" w:rsidP="0097444A" w14:paraId="495B3514" w14:textId="77777777"/>
        </w:tc>
        <w:tc>
          <w:tcPr>
            <w:tcW w:w="1134" w:type="dxa"/>
            <w:vAlign w:val="center"/>
          </w:tcPr>
          <w:p w:rsidR="00F44312" w:rsidRPr="009E0802" w:rsidP="0097444A" w14:paraId="4B10299D" w14:textId="77777777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461954B6" w14:textId="77777777">
            <w:r>
              <w:fldChar w:fldCharType="begin">
                <w:ffData>
                  <w:name w:val="AUTOGEN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5" w:type="dxa"/>
            <w:vAlign w:val="center"/>
          </w:tcPr>
          <w:p w:rsidR="00F44312" w:rsidRPr="009E0802" w:rsidP="0097444A" w14:paraId="54D39A70" w14:textId="77777777">
            <w:r w:rsidRPr="009E0802">
              <w:t>PQ_Nummer:</w:t>
            </w:r>
          </w:p>
        </w:tc>
        <w:tc>
          <w:tcPr>
            <w:tcW w:w="2495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54D8B019" w14:textId="77777777">
            <w:r>
              <w:fldChar w:fldCharType="begin">
                <w:ffData>
                  <w:name w:val="AUTOGEN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14:paraId="090B6AEE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27784E" w:rsidP="0097444A" w14:paraId="527A0DA2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noWrap/>
            <w:vAlign w:val="center"/>
          </w:tcPr>
          <w:p w:rsidR="00F44312" w:rsidRPr="009E0802" w:rsidP="0097444A" w14:paraId="2F69E4DB" w14:textId="77777777"/>
        </w:tc>
        <w:tc>
          <w:tcPr>
            <w:tcW w:w="1134" w:type="dxa"/>
            <w:vAlign w:val="center"/>
          </w:tcPr>
          <w:p w:rsidR="00F44312" w:rsidRPr="009E0802" w:rsidP="0097444A" w14:paraId="0C7D79B5" w14:textId="77777777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44B2C78E" w14:textId="77777777">
            <w:r>
              <w:fldChar w:fldCharType="begin">
                <w:ffData>
                  <w:name w:val="AUTOGEN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5" w:type="dxa"/>
            <w:vAlign w:val="center"/>
          </w:tcPr>
          <w:p w:rsidR="00F44312" w:rsidRPr="009E0802" w:rsidP="0097444A" w14:paraId="199E7246" w14:textId="77777777">
            <w:r w:rsidRPr="009E0802">
              <w:t>PQ_Nummer:</w:t>
            </w:r>
          </w:p>
        </w:tc>
        <w:tc>
          <w:tcPr>
            <w:tcW w:w="2495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6E92992E" w14:textId="77777777">
            <w:r>
              <w:fldChar w:fldCharType="begin">
                <w:ffData>
                  <w:name w:val="AUTOGEN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14:paraId="68560B22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27784E" w:rsidP="0097444A" w14:paraId="1611F19F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noWrap/>
            <w:vAlign w:val="center"/>
          </w:tcPr>
          <w:p w:rsidR="00F44312" w:rsidRPr="009E0802" w:rsidP="0097444A" w14:paraId="496F2D57" w14:textId="77777777"/>
        </w:tc>
        <w:tc>
          <w:tcPr>
            <w:tcW w:w="1134" w:type="dxa"/>
            <w:vAlign w:val="center"/>
          </w:tcPr>
          <w:p w:rsidR="00F44312" w:rsidRPr="009E0802" w:rsidP="0097444A" w14:paraId="492B2E82" w14:textId="77777777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18A40B25" w14:textId="77777777">
            <w:r>
              <w:fldChar w:fldCharType="begin">
                <w:ffData>
                  <w:name w:val="AUTOGEN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5" w:type="dxa"/>
            <w:vAlign w:val="center"/>
          </w:tcPr>
          <w:p w:rsidR="00F44312" w:rsidRPr="009E0802" w:rsidP="0097444A" w14:paraId="684C3CB7" w14:textId="77777777">
            <w:r w:rsidRPr="009E0802">
              <w:t>PQ_Nummer:</w:t>
            </w:r>
          </w:p>
        </w:tc>
        <w:tc>
          <w:tcPr>
            <w:tcW w:w="2495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F44312" w:rsidRPr="009E0802" w:rsidP="0097444A" w14:paraId="4FC2341D" w14:textId="77777777">
            <w:r>
              <w:fldChar w:fldCharType="begin">
                <w:ffData>
                  <w:name w:val="AUTOGEN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14:paraId="23BFAD10" w14:textId="77777777" w:rsidTr="0097444A">
        <w:tblPrEx>
          <w:tblW w:w="9667" w:type="dxa"/>
          <w:tblLayout w:type="fixed"/>
          <w:tblLook w:val="01E0"/>
        </w:tblPrEx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:rsidR="00F44312" w:rsidRPr="00FF10F9" w:rsidP="0097444A" w14:paraId="47F605F2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5"/>
            <w:noWrap/>
            <w:vAlign w:val="bottom"/>
          </w:tcPr>
          <w:p w:rsidR="00F44312" w:rsidRPr="001C60F2" w:rsidP="0097444A" w14:paraId="444EF2A6" w14:textId="77777777">
            <w:pPr>
              <w:jc w:val="left"/>
            </w:pPr>
          </w:p>
        </w:tc>
      </w:tr>
      <w:tr w14:paraId="0EB850D2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:rsidR="00CE6B64" w:rsidRPr="00FF10F9" w:rsidP="0097444A" w14:paraId="0B5F01BA" w14:textId="77777777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noWrap/>
          </w:tcPr>
          <w:p w:rsidR="00CE6B64" w:rsidRPr="001C60F2" w:rsidP="0097444A" w14:paraId="56D1F7EA" w14:textId="2F4C4882">
            <w:pPr>
              <w:spacing w:before="60"/>
              <w:jc w:val="left"/>
            </w:pPr>
            <w:r>
              <w:fldChar w:fldCharType="begin">
                <w:ffData>
                  <w:name w:val="AUTOG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AUTOGEN2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8"/>
          </w:p>
        </w:tc>
        <w:tc>
          <w:tcPr>
            <w:tcW w:w="8646" w:type="dxa"/>
            <w:gridSpan w:val="4"/>
          </w:tcPr>
          <w:p w:rsidR="00CE6B64" w:rsidRPr="001C60F2" w:rsidP="0097444A" w14:paraId="5020A074" w14:textId="77777777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ootnoteReference"/>
              </w:rPr>
              <w:footnoteReference w:id="6"/>
            </w:r>
          </w:p>
        </w:tc>
      </w:tr>
      <w:tr w14:paraId="5019714A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:rsidR="00A26078" w:rsidRPr="00A26078" w:rsidP="0097444A" w14:paraId="50013120" w14:textId="77777777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A26078">
              <w:rPr>
                <w:sz w:val="22"/>
                <w:szCs w:val="22"/>
              </w:rPr>
              <w:t>7</w:t>
            </w:r>
          </w:p>
        </w:tc>
        <w:tc>
          <w:tcPr>
            <w:tcW w:w="9072" w:type="dxa"/>
            <w:gridSpan w:val="5"/>
            <w:vAlign w:val="bottom"/>
          </w:tcPr>
          <w:p w:rsidR="00A26078" w:rsidRPr="001C60F2" w:rsidP="0097444A" w14:paraId="58C6723D" w14:textId="77777777">
            <w:pPr>
              <w:pStyle w:val="Heading1"/>
              <w:numPr>
                <w:ilvl w:val="0"/>
                <w:numId w:val="0"/>
              </w:numPr>
            </w:pPr>
            <w:r w:rsidRPr="001C60F2">
              <w:t xml:space="preserve">Ich/Wir </w:t>
            </w:r>
            <w:r>
              <w:t>erkläre(n), dass</w:t>
            </w:r>
          </w:p>
        </w:tc>
      </w:tr>
      <w:tr w14:paraId="73D56865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27784E" w:rsidP="0097444A" w14:paraId="7B1C09A2" w14:textId="77777777">
            <w:pPr>
              <w:rPr>
                <w:b/>
              </w:rPr>
            </w:pPr>
          </w:p>
        </w:tc>
        <w:tc>
          <w:tcPr>
            <w:tcW w:w="426" w:type="dxa"/>
            <w:noWrap/>
            <w:vAlign w:val="center"/>
          </w:tcPr>
          <w:p w:rsidR="00F44312" w:rsidRPr="0027784E" w:rsidP="0097444A" w14:paraId="7DAA7F50" w14:textId="77777777">
            <w:pPr>
              <w:jc w:val="left"/>
            </w:pPr>
            <w:r w:rsidRPr="001C60F2">
              <w:fldChar w:fldCharType="begin">
                <w:ffData>
                  <w:name w:val="AUTOGEN28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4"/>
            <w:vAlign w:val="center"/>
          </w:tcPr>
          <w:p w:rsidR="00F44312" w:rsidP="0097444A" w14:paraId="10E31CD2" w14:textId="77777777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14:paraId="01CB95A2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F44312" w:rsidRPr="0027784E" w:rsidP="0097444A" w14:paraId="5D12EF2A" w14:textId="77777777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:rsidR="00F44312" w:rsidRPr="00E92DDD" w:rsidP="0097444A" w14:paraId="3A6DFD7E" w14:textId="77777777">
            <w:pPr>
              <w:spacing w:before="60"/>
              <w:jc w:val="left"/>
            </w:pPr>
            <w:r w:rsidRPr="001C60F2">
              <w:fldChar w:fldCharType="begin">
                <w:ffData>
                  <w:name w:val="AUTOGEN29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4"/>
            <w:vAlign w:val="center"/>
          </w:tcPr>
          <w:p w:rsidR="00F44312" w:rsidP="0097444A" w14:paraId="28A29F72" w14:textId="77777777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14:paraId="0E1DE86B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:rsidR="0007054D" w:rsidRPr="006C56F9" w:rsidP="0097444A" w14:paraId="7A382AAF" w14:textId="77777777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6C56F9">
              <w:rPr>
                <w:sz w:val="22"/>
                <w:szCs w:val="22"/>
              </w:rPr>
              <w:t>8</w:t>
            </w:r>
          </w:p>
        </w:tc>
        <w:tc>
          <w:tcPr>
            <w:tcW w:w="9072" w:type="dxa"/>
            <w:gridSpan w:val="5"/>
            <w:vAlign w:val="bottom"/>
          </w:tcPr>
          <w:p w:rsidR="0007054D" w:rsidRPr="001C60F2" w:rsidP="0097444A" w14:paraId="57CA7CAD" w14:textId="77777777">
            <w:pPr>
              <w:pStyle w:val="Heading1"/>
              <w:numPr>
                <w:ilvl w:val="0"/>
                <w:numId w:val="0"/>
              </w:numPr>
            </w:pPr>
            <w:r w:rsidRPr="001C60F2">
              <w:t xml:space="preserve">Ich/Wir </w:t>
            </w:r>
            <w:r>
              <w:t>erkläre(n), dass</w:t>
            </w:r>
          </w:p>
        </w:tc>
      </w:tr>
      <w:tr w14:paraId="56A6198B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92DDD" w:rsidRPr="0027784E" w:rsidP="0097444A" w14:paraId="2C6A161B" w14:textId="77777777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:rsidR="00E92DDD" w:rsidRPr="001C60F2" w:rsidP="0097444A" w14:paraId="7CDEDD5A" w14:textId="77777777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E92DDD" w:rsidP="0097444A" w14:paraId="0CDEB3D8" w14:textId="7777777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14:paraId="2E3EC539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92DDD" w:rsidRPr="0027784E" w:rsidP="0097444A" w14:paraId="3D2ECC8D" w14:textId="77777777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:rsidR="00E92DDD" w:rsidRPr="0027784E" w:rsidP="0097444A" w14:paraId="476A1C02" w14:textId="77777777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E92DDD" w:rsidRPr="0027784E" w:rsidP="0097444A" w14:paraId="4CC149F3" w14:textId="77777777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14:paraId="4E95D300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92DDD" w:rsidRPr="0027784E" w:rsidP="0097444A" w14:paraId="3920DC4C" w14:textId="77777777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:rsidR="00E92DDD" w:rsidP="0097444A" w14:paraId="3CB0191D" w14:textId="77777777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E92DDD" w:rsidP="0097444A" w14:paraId="4AC04EA4" w14:textId="77777777">
            <w:pPr>
              <w:tabs>
                <w:tab w:val="left" w:pos="0"/>
              </w:tabs>
            </w:pPr>
            <w:r>
              <w:t xml:space="preserve">ein </w:t>
            </w:r>
            <w:r w:rsidRPr="00384471" w:rsidR="00FC1D18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14:paraId="17C7E2CF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92DDD" w:rsidRPr="0027784E" w:rsidP="0097444A" w14:paraId="64CC96A4" w14:textId="77777777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:rsidR="00E92DDD" w:rsidRPr="001C60F2" w:rsidP="0097444A" w14:paraId="17BC0425" w14:textId="77777777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E92DDD" w:rsidRPr="001C60F2" w:rsidP="0097444A" w14:paraId="22F7CEDE" w14:textId="77777777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14:paraId="67CAA8AA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92DDD" w:rsidRPr="0027784E" w:rsidP="0097444A" w14:paraId="6A54CF9A" w14:textId="77777777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:rsidR="00E92DDD" w:rsidRPr="00A604E0" w:rsidP="0097444A" w14:paraId="52AD2DD2" w14:textId="77777777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E92DDD" w:rsidRPr="009E0802" w:rsidP="0097444A" w14:paraId="58C3BA30" w14:textId="77777777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14:paraId="45E626C0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DE6369" w:rsidRPr="0027784E" w:rsidP="0097444A" w14:paraId="64B56ACE" w14:textId="77777777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:rsidR="00DE6369" w:rsidRPr="00A604E0" w:rsidP="0097444A" w14:paraId="1ECF5401" w14:textId="77777777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4"/>
            <w:vAlign w:val="center"/>
          </w:tcPr>
          <w:p w:rsidR="00C50224" w:rsidRPr="0027784E" w:rsidP="0097444A" w14:paraId="12D664CF" w14:textId="77777777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14:paraId="67030758" w14:textId="77777777" w:rsidTr="0097444A">
        <w:tblPrEx>
          <w:tblW w:w="9667" w:type="dxa"/>
          <w:tblLayout w:type="fixed"/>
          <w:tblLook w:val="01E0"/>
        </w:tblPrEx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C50224" w:rsidRPr="0027784E" w:rsidP="0097444A" w14:paraId="29696D84" w14:textId="77777777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:rsidR="00C50224" w:rsidRPr="00A604E0" w:rsidP="0097444A" w14:paraId="4C9B2BA8" w14:textId="77777777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4"/>
            <w:vAlign w:val="center"/>
          </w:tcPr>
          <w:p w:rsidR="00C50224" w:rsidP="0097444A" w14:paraId="77E6A98A" w14:textId="77777777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Pr="003C483F" w:rsidR="0037597C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</w:tbl>
    <w:p w:rsidR="006C56F9" w:rsidRPr="006C56F9" w14:paraId="7A3DB0AE" w14:textId="77777777">
      <w:pPr>
        <w:rPr>
          <w:sz w:val="6"/>
          <w:szCs w:val="6"/>
        </w:rPr>
      </w:pPr>
    </w:p>
    <w:p w:rsidR="006C56F9" w14:paraId="2BAFEAC3" w14:textId="77777777"/>
    <w:tbl>
      <w:tblPr>
        <w:tblpPr w:leftFromText="141" w:rightFromText="141" w:vertAnchor="text" w:tblpY="1"/>
        <w:tblOverlap w:val="never"/>
        <w:tblW w:w="9667" w:type="dxa"/>
        <w:tblLayout w:type="fixed"/>
        <w:tblLook w:val="01E0"/>
      </w:tblPr>
      <w:tblGrid>
        <w:gridCol w:w="9667"/>
      </w:tblGrid>
      <w:tr w14:paraId="308A9652" w14:textId="77777777" w:rsidTr="0097444A">
        <w:tblPrEx>
          <w:tblW w:w="9667" w:type="dxa"/>
          <w:tblLayout w:type="fixed"/>
          <w:tblLook w:val="01E0"/>
        </w:tblPrEx>
        <w:trPr>
          <w:cantSplit/>
          <w:trHeight w:val="1701"/>
        </w:trPr>
        <w:tc>
          <w:tcPr>
            <w:tcW w:w="96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E92DDD" w:rsidP="0097444A" w14:paraId="16CE15E1" w14:textId="77777777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:rsidR="00550FB9" w:rsidP="0097444A" w14:paraId="7B2A26CF" w14:textId="77777777">
            <w:pPr>
              <w:jc w:val="left"/>
            </w:pPr>
          </w:p>
          <w:p w:rsidR="00550FB9" w:rsidRPr="00FA6D6C" w:rsidP="0097444A" w14:paraId="1B1FDDBF" w14:textId="77777777">
            <w:pPr>
              <w:jc w:val="left"/>
            </w:pPr>
            <w:r>
              <w:fldChar w:fldCharType="begin">
                <w:ffData>
                  <w:name w:val="AUTOGEN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14:paraId="0D43BDB3" w14:textId="77777777" w:rsidTr="0097444A">
        <w:tblPrEx>
          <w:tblW w:w="9667" w:type="dxa"/>
          <w:tblLayout w:type="fixed"/>
          <w:tblLook w:val="01E0"/>
        </w:tblPrEx>
        <w:trPr>
          <w:cantSplit/>
          <w:trHeight w:val="680"/>
        </w:trPr>
        <w:tc>
          <w:tcPr>
            <w:tcW w:w="96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FC1D18" w:rsidP="0097444A" w14:paraId="4FB58887" w14:textId="7777777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:rsidR="00FC1D18" w:rsidRPr="006D4883" w:rsidP="0097444A" w14:paraId="02437A7D" w14:textId="77777777">
            <w:pPr>
              <w:pStyle w:val="ListParagraph"/>
              <w:numPr>
                <w:ilvl w:val="0"/>
                <w:numId w:val="2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Pr="00C06D23" w:rsidR="00015705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:rsidR="00FC1D18" w:rsidRPr="006D4883" w:rsidP="0097444A" w14:paraId="71BEBFE9" w14:textId="77777777">
            <w:pPr>
              <w:pStyle w:val="ListParagraph"/>
              <w:numPr>
                <w:ilvl w:val="0"/>
                <w:numId w:val="2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:rsidR="00FC1D18" w:rsidRPr="006D4883" w:rsidP="0097444A" w14:paraId="3DD537D2" w14:textId="77777777">
            <w:pPr>
              <w:pStyle w:val="ListParagraph"/>
              <w:numPr>
                <w:ilvl w:val="0"/>
                <w:numId w:val="2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Pr="003A2656" w:rsid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:rsidR="00E92DDD" w:rsidRPr="000A77E4" w:rsidP="0097444A" w14:paraId="37CB4C88" w14:textId="7777777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:rsidR="004F7437" w:rsidP="00D464F5" w14:paraId="7AD129A8" w14:textId="77777777">
      <w:pPr>
        <w:rPr>
          <w:sz w:val="6"/>
          <w:szCs w:val="6"/>
        </w:rPr>
      </w:pPr>
    </w:p>
    <w:sectPr w:rsidSect="0013068A">
      <w:headerReference w:type="default" r:id="rId7"/>
      <w:footerReference w:type="default" r:id="rId8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DF0C5C" w14:paraId="467A1B44" w14:textId="77777777">
      <w:r>
        <w:separator/>
      </w:r>
    </w:p>
    <w:p w:rsidR="00DF0C5C" w14:paraId="5574ED3F" w14:textId="77777777"/>
    <w:p w:rsidR="00DF0C5C" w14:paraId="01BE7929" w14:textId="77777777"/>
  </w:endnote>
  <w:endnote w:type="continuationSeparator" w:id="1">
    <w:p w:rsidR="00DF0C5C" w14:paraId="006178A6" w14:textId="77777777">
      <w:r>
        <w:continuationSeparator/>
      </w:r>
    </w:p>
    <w:p w:rsidR="00DF0C5C" w14:paraId="365E2F39" w14:textId="77777777"/>
    <w:p w:rsidR="00DF0C5C" w14:paraId="56467563" w14:textId="77777777"/>
  </w:endnote>
  <w:endnote w:type="continuationNotice" w:id="2">
    <w:p w:rsidR="00DF0C5C" w14:paraId="1FB8A00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923" w:type="dxa"/>
      <w:tblLayout w:type="fixed"/>
      <w:tblCellMar>
        <w:left w:w="0" w:type="dxa"/>
        <w:right w:w="0" w:type="dxa"/>
      </w:tblCellMar>
      <w:tblLook w:val="01E0"/>
    </w:tblPr>
    <w:tblGrid>
      <w:gridCol w:w="4536"/>
      <w:gridCol w:w="3744"/>
      <w:gridCol w:w="1643"/>
    </w:tblGrid>
    <w:tr w14:paraId="26384C2B" w14:textId="77777777" w:rsidTr="00866A67">
      <w:tblPrEx>
        <w:tblW w:w="9923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4536" w:type="dxa"/>
          <w:vAlign w:val="center"/>
        </w:tcPr>
        <w:p w:rsidR="00EE29C8" w:rsidRPr="005F7A70" w:rsidP="00EE29C8" w14:paraId="16C32458" w14:textId="77777777">
          <w:pPr>
            <w:tabs>
              <w:tab w:val="left" w:pos="84"/>
            </w:tabs>
            <w:rPr>
              <w:rFonts w:cs="Arial"/>
              <w:bCs/>
              <w:sz w:val="16"/>
              <w:szCs w:val="16"/>
            </w:rPr>
          </w:pPr>
          <w:r w:rsidRPr="005F7A70">
            <w:rPr>
              <w:rFonts w:cs="Arial"/>
              <w:sz w:val="16"/>
              <w:szCs w:val="16"/>
            </w:rPr>
            <w:t>subreport</w:t>
          </w:r>
          <w:r w:rsidRPr="005F7A70">
            <w:rPr>
              <w:rFonts w:cs="Arial"/>
              <w:sz w:val="16"/>
              <w:szCs w:val="16"/>
            </w:rPr>
            <w:t xml:space="preserve"> Formulare (nach VHB 2017 Ausgabe 2019)</w:t>
          </w:r>
        </w:p>
      </w:tc>
      <w:tc>
        <w:tcPr>
          <w:tcW w:w="3744" w:type="dxa"/>
          <w:vAlign w:val="center"/>
        </w:tcPr>
        <w:p w:rsidR="00EE29C8" w:rsidRPr="008B4D18" w:rsidP="00EE29C8" w14:paraId="5755FC63" w14:textId="77777777">
          <w:pPr>
            <w:tabs>
              <w:tab w:val="left" w:pos="84"/>
            </w:tabs>
            <w:rPr>
              <w:rFonts w:cs="Arial"/>
              <w:bCs/>
              <w:color w:val="000000" w:themeColor="text1"/>
              <w:sz w:val="16"/>
              <w:szCs w:val="16"/>
            </w:rPr>
          </w:pPr>
        </w:p>
      </w:tc>
      <w:tc>
        <w:tcPr>
          <w:tcW w:w="1643" w:type="dxa"/>
          <w:vAlign w:val="center"/>
        </w:tcPr>
        <w:p w:rsidR="00EE29C8" w:rsidRPr="006D6847" w:rsidP="00EE29C8" w14:paraId="18C0598E" w14:textId="77777777">
          <w:pPr>
            <w:jc w:val="right"/>
            <w:rPr>
              <w:rFonts w:cs="Arial"/>
              <w:b/>
              <w:sz w:val="16"/>
              <w:szCs w:val="16"/>
            </w:rPr>
          </w:pPr>
          <w:r w:rsidRPr="006D6847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Pr="006D684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Pr="006D684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6D6847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E29C8" w:rsidRPr="00EE29C8" w:rsidP="00EE29C8" w14:paraId="7694C0F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DF0C5C" w:rsidP="00026D23" w14:paraId="10EFD2B1" w14:textId="77777777">
      <w:r>
        <w:separator/>
      </w:r>
    </w:p>
  </w:footnote>
  <w:footnote w:type="continuationSeparator" w:id="1">
    <w:p w:rsidR="00DF0C5C" w14:paraId="52D75F3B" w14:textId="77777777">
      <w:r>
        <w:continuationSeparator/>
      </w:r>
    </w:p>
    <w:p w:rsidR="00DF0C5C" w14:paraId="2B6D48BB" w14:textId="77777777"/>
    <w:p w:rsidR="00DF0C5C" w14:paraId="1A8BEFCC" w14:textId="77777777"/>
  </w:footnote>
  <w:footnote w:type="continuationNotice" w:id="2">
    <w:p w:rsidR="00DF0C5C" w14:paraId="62397852" w14:textId="77777777"/>
  </w:footnote>
  <w:footnote w:id="3">
    <w:p w:rsidR="00E76F2B" w:rsidRPr="00E8206C" w:rsidP="005C638C" w14:paraId="10299726" w14:textId="77777777">
      <w:pPr>
        <w:pStyle w:val="FunotentextFe"/>
        <w:rPr>
          <w:rStyle w:val="FootnoteReference"/>
          <w:b w:val="0"/>
          <w:vertAlign w:val="baseline"/>
        </w:rPr>
      </w:pPr>
      <w:r w:rsidRPr="00D464F5">
        <w:rPr>
          <w:rStyle w:val="FootnoteReference"/>
          <w:b w:val="0"/>
        </w:rPr>
        <w:footnoteRef/>
      </w:r>
      <w:r w:rsidRPr="00E8206C">
        <w:rPr>
          <w:rStyle w:val="FootnoteReference"/>
          <w:b w:val="0"/>
          <w:vertAlign w:val="baseline"/>
        </w:rPr>
        <w:t xml:space="preserve"> vom Bieter anzukreuzen und beizufügen</w:t>
      </w:r>
    </w:p>
  </w:footnote>
  <w:footnote w:id="4">
    <w:p w:rsidR="00F44312" w:rsidRPr="00997FC2" w:rsidP="00DC7388" w14:paraId="2698575C" w14:textId="77777777">
      <w:pPr>
        <w:pStyle w:val="FootnoteText"/>
        <w:rPr>
          <w:sz w:val="16"/>
          <w:szCs w:val="16"/>
        </w:rPr>
      </w:pPr>
      <w:r w:rsidRPr="00997FC2">
        <w:rPr>
          <w:rStyle w:val="FootnoteReference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5">
    <w:p w:rsidR="00980F07" w:rsidRPr="006F2B9B" w:rsidP="00980F07" w14:paraId="3D5C33FF" w14:textId="77777777">
      <w:pPr>
        <w:pStyle w:val="FootnoteText"/>
        <w:rPr>
          <w:sz w:val="12"/>
          <w:szCs w:val="12"/>
        </w:rPr>
      </w:pPr>
      <w:r w:rsidRPr="002020DB">
        <w:rPr>
          <w:rStyle w:val="FootnoteReference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6">
    <w:p w:rsidR="00CE6B64" w:rsidRPr="00C0002D" w:rsidP="00CE6B64" w14:paraId="154393BB" w14:textId="77777777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 w:rsid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Pr="007B7AB9" w:rsid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Pr="007B7AB9" w:rsid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Pr="007B7AB9" w:rsid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76F2B" w14:paraId="3245C285" w14:textId="77777777">
    <w:pPr>
      <w:pStyle w:val="Header"/>
    </w:pPr>
    <w:r>
      <w:t>213</w:t>
    </w:r>
  </w:p>
  <w:p w:rsidR="00E76F2B" w:rsidRPr="00DC6699" w:rsidP="00DC6699" w14:paraId="3944327F" w14:textId="77777777">
    <w:pPr>
      <w:pStyle w:val="Header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9C90FB4"/>
    <w:multiLevelType w:val="multilevel"/>
    <w:tmpl w:val="991EB742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E562E2"/>
    <w:multiLevelType w:val="hybridMultilevel"/>
    <w:tmpl w:val="A1A47B72"/>
    <w:lvl w:ilvl="0">
      <w:start w:val="4"/>
      <w:numFmt w:val="bullet"/>
      <w:lvlText w:val="-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934102">
    <w:abstractNumId w:val="0"/>
  </w:num>
  <w:num w:numId="2" w16cid:durableId="880097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proofState w:spelling="clean" w:grammar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9"/>
  <w:autoHyphenation/>
  <w:hyphenationZone w:val="425"/>
  <w:noPunctuationKerning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08"/>
    <w:rsid w:val="00001280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054D"/>
    <w:rsid w:val="000733CD"/>
    <w:rsid w:val="000746FE"/>
    <w:rsid w:val="00081305"/>
    <w:rsid w:val="000848E7"/>
    <w:rsid w:val="0009046A"/>
    <w:rsid w:val="00093AC6"/>
    <w:rsid w:val="000A42AA"/>
    <w:rsid w:val="000A77E4"/>
    <w:rsid w:val="000B7550"/>
    <w:rsid w:val="000C070F"/>
    <w:rsid w:val="000C28C8"/>
    <w:rsid w:val="000C2C82"/>
    <w:rsid w:val="000C670B"/>
    <w:rsid w:val="000C69A0"/>
    <w:rsid w:val="000D2327"/>
    <w:rsid w:val="000D2F1B"/>
    <w:rsid w:val="000E0FE3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558F"/>
    <w:rsid w:val="001A6205"/>
    <w:rsid w:val="001B705C"/>
    <w:rsid w:val="001B7960"/>
    <w:rsid w:val="001C1252"/>
    <w:rsid w:val="001C339D"/>
    <w:rsid w:val="001C3E5C"/>
    <w:rsid w:val="001C509D"/>
    <w:rsid w:val="001C55D1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021D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C5703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5AC3"/>
    <w:rsid w:val="00310390"/>
    <w:rsid w:val="00314809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83F"/>
    <w:rsid w:val="003D3E99"/>
    <w:rsid w:val="003E2CD4"/>
    <w:rsid w:val="003E3628"/>
    <w:rsid w:val="003E4B7B"/>
    <w:rsid w:val="003E604E"/>
    <w:rsid w:val="003E79F7"/>
    <w:rsid w:val="00402A1B"/>
    <w:rsid w:val="00404228"/>
    <w:rsid w:val="00406599"/>
    <w:rsid w:val="00410951"/>
    <w:rsid w:val="00416B32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49BE"/>
    <w:rsid w:val="00477548"/>
    <w:rsid w:val="00480ABD"/>
    <w:rsid w:val="004818FE"/>
    <w:rsid w:val="00485D27"/>
    <w:rsid w:val="00492429"/>
    <w:rsid w:val="004929EB"/>
    <w:rsid w:val="00493D8E"/>
    <w:rsid w:val="00495570"/>
    <w:rsid w:val="0049635B"/>
    <w:rsid w:val="004B024C"/>
    <w:rsid w:val="004B244E"/>
    <w:rsid w:val="004C19E2"/>
    <w:rsid w:val="004C30C8"/>
    <w:rsid w:val="004C3362"/>
    <w:rsid w:val="004C4880"/>
    <w:rsid w:val="004C5609"/>
    <w:rsid w:val="004C7737"/>
    <w:rsid w:val="004E07A5"/>
    <w:rsid w:val="004E122C"/>
    <w:rsid w:val="004E3711"/>
    <w:rsid w:val="004E386D"/>
    <w:rsid w:val="004F23F5"/>
    <w:rsid w:val="004F3FD9"/>
    <w:rsid w:val="004F6A90"/>
    <w:rsid w:val="004F7437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0FB9"/>
    <w:rsid w:val="00551B7B"/>
    <w:rsid w:val="005575B0"/>
    <w:rsid w:val="005576BB"/>
    <w:rsid w:val="00563566"/>
    <w:rsid w:val="0056369D"/>
    <w:rsid w:val="005636F7"/>
    <w:rsid w:val="00572F21"/>
    <w:rsid w:val="00573601"/>
    <w:rsid w:val="00573FEF"/>
    <w:rsid w:val="00574488"/>
    <w:rsid w:val="00576C66"/>
    <w:rsid w:val="0058297B"/>
    <w:rsid w:val="00585EDA"/>
    <w:rsid w:val="005904F2"/>
    <w:rsid w:val="00590842"/>
    <w:rsid w:val="005912BD"/>
    <w:rsid w:val="00594545"/>
    <w:rsid w:val="00597968"/>
    <w:rsid w:val="005A4489"/>
    <w:rsid w:val="005B0AFE"/>
    <w:rsid w:val="005B154F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5F7A70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692D"/>
    <w:rsid w:val="00667DCD"/>
    <w:rsid w:val="00676062"/>
    <w:rsid w:val="006822E7"/>
    <w:rsid w:val="006826F7"/>
    <w:rsid w:val="006832B7"/>
    <w:rsid w:val="00687E0D"/>
    <w:rsid w:val="00692462"/>
    <w:rsid w:val="0069669F"/>
    <w:rsid w:val="006A45D8"/>
    <w:rsid w:val="006A5AED"/>
    <w:rsid w:val="006A5CF2"/>
    <w:rsid w:val="006A5D4D"/>
    <w:rsid w:val="006A66F3"/>
    <w:rsid w:val="006B7CF1"/>
    <w:rsid w:val="006C080B"/>
    <w:rsid w:val="006C2E23"/>
    <w:rsid w:val="006C56F9"/>
    <w:rsid w:val="006C5A31"/>
    <w:rsid w:val="006C76A1"/>
    <w:rsid w:val="006D3346"/>
    <w:rsid w:val="006D43FE"/>
    <w:rsid w:val="006D4883"/>
    <w:rsid w:val="006D6847"/>
    <w:rsid w:val="006D70A3"/>
    <w:rsid w:val="006E2374"/>
    <w:rsid w:val="006F0570"/>
    <w:rsid w:val="006F2B9B"/>
    <w:rsid w:val="006F369F"/>
    <w:rsid w:val="007044BA"/>
    <w:rsid w:val="00706FDC"/>
    <w:rsid w:val="00723D55"/>
    <w:rsid w:val="00724A78"/>
    <w:rsid w:val="00724CA7"/>
    <w:rsid w:val="00726B5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1C25"/>
    <w:rsid w:val="00777AAE"/>
    <w:rsid w:val="0078194F"/>
    <w:rsid w:val="00782E76"/>
    <w:rsid w:val="0078695C"/>
    <w:rsid w:val="00790275"/>
    <w:rsid w:val="00795297"/>
    <w:rsid w:val="007955A2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E75E9"/>
    <w:rsid w:val="007F64BC"/>
    <w:rsid w:val="007F69A6"/>
    <w:rsid w:val="008039B3"/>
    <w:rsid w:val="00804FF9"/>
    <w:rsid w:val="00807C7E"/>
    <w:rsid w:val="0081095D"/>
    <w:rsid w:val="0081723D"/>
    <w:rsid w:val="00823EDF"/>
    <w:rsid w:val="00853F45"/>
    <w:rsid w:val="00864C52"/>
    <w:rsid w:val="00866DD9"/>
    <w:rsid w:val="00876BB1"/>
    <w:rsid w:val="008854F1"/>
    <w:rsid w:val="00893505"/>
    <w:rsid w:val="0089492C"/>
    <w:rsid w:val="00894C0C"/>
    <w:rsid w:val="008A6864"/>
    <w:rsid w:val="008B0B82"/>
    <w:rsid w:val="008B1F06"/>
    <w:rsid w:val="008B4C5D"/>
    <w:rsid w:val="008B4D18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2F3"/>
    <w:rsid w:val="009423AD"/>
    <w:rsid w:val="00942AB9"/>
    <w:rsid w:val="009450F2"/>
    <w:rsid w:val="009515C7"/>
    <w:rsid w:val="00953C73"/>
    <w:rsid w:val="009555C5"/>
    <w:rsid w:val="00962412"/>
    <w:rsid w:val="00964997"/>
    <w:rsid w:val="00967807"/>
    <w:rsid w:val="0097166A"/>
    <w:rsid w:val="0097444A"/>
    <w:rsid w:val="00980F07"/>
    <w:rsid w:val="00987558"/>
    <w:rsid w:val="00991A98"/>
    <w:rsid w:val="00995989"/>
    <w:rsid w:val="00997FC2"/>
    <w:rsid w:val="009A3215"/>
    <w:rsid w:val="009A75F3"/>
    <w:rsid w:val="009B37A2"/>
    <w:rsid w:val="009B5456"/>
    <w:rsid w:val="009C14BE"/>
    <w:rsid w:val="009D3CC0"/>
    <w:rsid w:val="009D48E6"/>
    <w:rsid w:val="009D5046"/>
    <w:rsid w:val="009D707F"/>
    <w:rsid w:val="009E0802"/>
    <w:rsid w:val="009E444D"/>
    <w:rsid w:val="009F383F"/>
    <w:rsid w:val="009F3BCD"/>
    <w:rsid w:val="00A00872"/>
    <w:rsid w:val="00A010E4"/>
    <w:rsid w:val="00A03047"/>
    <w:rsid w:val="00A05B3D"/>
    <w:rsid w:val="00A10F82"/>
    <w:rsid w:val="00A12D13"/>
    <w:rsid w:val="00A20039"/>
    <w:rsid w:val="00A218D3"/>
    <w:rsid w:val="00A25723"/>
    <w:rsid w:val="00A26078"/>
    <w:rsid w:val="00A274E8"/>
    <w:rsid w:val="00A33F82"/>
    <w:rsid w:val="00A34BCC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E69EF"/>
    <w:rsid w:val="00AF1915"/>
    <w:rsid w:val="00AF3259"/>
    <w:rsid w:val="00B003C3"/>
    <w:rsid w:val="00B11D25"/>
    <w:rsid w:val="00B14EF0"/>
    <w:rsid w:val="00B23C01"/>
    <w:rsid w:val="00B3174E"/>
    <w:rsid w:val="00B355F4"/>
    <w:rsid w:val="00B378C2"/>
    <w:rsid w:val="00B40371"/>
    <w:rsid w:val="00B40909"/>
    <w:rsid w:val="00B4154F"/>
    <w:rsid w:val="00B429E8"/>
    <w:rsid w:val="00B434E5"/>
    <w:rsid w:val="00B44D08"/>
    <w:rsid w:val="00B52D7E"/>
    <w:rsid w:val="00B576FE"/>
    <w:rsid w:val="00B579CF"/>
    <w:rsid w:val="00B61D2B"/>
    <w:rsid w:val="00B64DD7"/>
    <w:rsid w:val="00B66EBE"/>
    <w:rsid w:val="00B676E3"/>
    <w:rsid w:val="00B70393"/>
    <w:rsid w:val="00B720A6"/>
    <w:rsid w:val="00B8191F"/>
    <w:rsid w:val="00B84234"/>
    <w:rsid w:val="00B84E2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C7FCB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5EB9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4564"/>
    <w:rsid w:val="00CF64C4"/>
    <w:rsid w:val="00CF68D2"/>
    <w:rsid w:val="00CF73FA"/>
    <w:rsid w:val="00D00C76"/>
    <w:rsid w:val="00D05C74"/>
    <w:rsid w:val="00D1009B"/>
    <w:rsid w:val="00D16F15"/>
    <w:rsid w:val="00D23B01"/>
    <w:rsid w:val="00D26801"/>
    <w:rsid w:val="00D36B80"/>
    <w:rsid w:val="00D425A1"/>
    <w:rsid w:val="00D462D3"/>
    <w:rsid w:val="00D464F5"/>
    <w:rsid w:val="00D506E0"/>
    <w:rsid w:val="00D52796"/>
    <w:rsid w:val="00D539EF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C5C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86F09"/>
    <w:rsid w:val="00E92DDD"/>
    <w:rsid w:val="00E9333C"/>
    <w:rsid w:val="00EA0C40"/>
    <w:rsid w:val="00EC3EEB"/>
    <w:rsid w:val="00EC7AED"/>
    <w:rsid w:val="00EE29C8"/>
    <w:rsid w:val="00EE2B0B"/>
    <w:rsid w:val="00F074FC"/>
    <w:rsid w:val="00F104BB"/>
    <w:rsid w:val="00F133C2"/>
    <w:rsid w:val="00F151FF"/>
    <w:rsid w:val="00F21669"/>
    <w:rsid w:val="00F25E67"/>
    <w:rsid w:val="00F32C49"/>
    <w:rsid w:val="00F340D9"/>
    <w:rsid w:val="00F36772"/>
    <w:rsid w:val="00F43051"/>
    <w:rsid w:val="00F43465"/>
    <w:rsid w:val="00F44312"/>
    <w:rsid w:val="00F44893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231E"/>
    <w:rsid w:val="00FE263C"/>
    <w:rsid w:val="00FE65F0"/>
    <w:rsid w:val="00FE6F03"/>
    <w:rsid w:val="00FF094B"/>
    <w:rsid w:val="00FF10F9"/>
    <w:rsid w:val="00FF2CAF"/>
    <w:rsid w:val="00FF387A"/>
    <w:rsid w:val="00FF3A2A"/>
    <w:rsid w:val="00FF430E"/>
    <w:rsid w:val="00FF46EC"/>
    <w:rsid w:val="00FF7D1C"/>
  </w:rsids>
  <w:docVars>
    <w:docVar w:name="LW_DocType" w:val="FETAB"/>
  </w:docVar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B7CD6D7"/>
  <w15:docId w15:val="{EE0422F5-86EB-4F4D-AE5A-F417695B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Heading1">
    <w:name w:val="heading 1"/>
    <w:aliases w:val="12 fett rechts,Arial"/>
    <w:basedOn w:val="Normal"/>
    <w:next w:val="Normal"/>
    <w:autoRedefine/>
    <w:qFormat/>
    <w:rsid w:val="00A57845"/>
    <w:pPr>
      <w:numPr>
        <w:numId w:val="1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aliases w:val="Arial 10 fett"/>
    <w:basedOn w:val="Normal"/>
    <w:next w:val="Normal"/>
    <w:qFormat/>
    <w:rsid w:val="00D464F5"/>
    <w:pPr>
      <w:numPr>
        <w:ilvl w:val="1"/>
        <w:numId w:val="1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qFormat/>
    <w:rsid w:val="00CD54C7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Heading4">
    <w:name w:val="heading 4"/>
    <w:basedOn w:val="Normal"/>
    <w:next w:val="Normal"/>
    <w:qFormat/>
    <w:rsid w:val="00CD54C7"/>
    <w:pPr>
      <w:numPr>
        <w:ilvl w:val="3"/>
        <w:numId w:val="1"/>
      </w:numPr>
      <w:spacing w:after="60"/>
      <w:outlineLvl w:val="3"/>
    </w:pPr>
    <w:rPr>
      <w:bCs/>
    </w:rPr>
  </w:style>
  <w:style w:type="paragraph" w:styleId="Heading5">
    <w:name w:val="heading 5"/>
    <w:basedOn w:val="Normal"/>
    <w:next w:val="Normal"/>
    <w:qFormat/>
    <w:rsid w:val="00CD54C7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D54C7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D54C7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CD54C7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CD54C7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Normal"/>
    <w:rsid w:val="00FF387A"/>
    <w:pPr>
      <w:tabs>
        <w:tab w:val="left" w:pos="170"/>
        <w:tab w:val="clear" w:pos="1021"/>
      </w:tabs>
      <w:ind w:left="170"/>
    </w:pPr>
  </w:style>
  <w:style w:type="paragraph" w:customStyle="1" w:styleId="Anstrich">
    <w:name w:val="Anstrich"/>
    <w:basedOn w:val="Normal"/>
    <w:next w:val="Normal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styleId="Header">
    <w:name w:val="header"/>
    <w:basedOn w:val="Normal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ootnoteText"/>
    <w:rsid w:val="00A53396"/>
    <w:rPr>
      <w:rFonts w:ascii="Arial" w:hAnsi="Arial"/>
      <w:lang w:val="de-DE" w:eastAsia="de-DE" w:bidi="ar-SA"/>
    </w:rPr>
  </w:style>
  <w:style w:type="paragraph" w:customStyle="1" w:styleId="FunotentextFe">
    <w:name w:val="FußnotentextFe"/>
    <w:basedOn w:val="FootnoteText"/>
    <w:next w:val="Normal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paragraph" w:styleId="FootnoteText">
    <w:name w:val="footnote text"/>
    <w:basedOn w:val="Normal"/>
    <w:link w:val="FunotentextZchn"/>
    <w:semiHidden/>
    <w:rsid w:val="001C60F2"/>
    <w:pPr>
      <w:keepNext w:val="0"/>
      <w:jc w:val="left"/>
    </w:pPr>
  </w:style>
  <w:style w:type="character" w:styleId="FootnoteReference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PageNumber">
    <w:name w:val="page number"/>
    <w:rsid w:val="007E61DB"/>
    <w:rPr>
      <w:rFonts w:ascii="Arial" w:hAnsi="Arial"/>
      <w:sz w:val="16"/>
    </w:rPr>
  </w:style>
  <w:style w:type="paragraph" w:styleId="BalloonText">
    <w:name w:val="Balloon Text"/>
    <w:basedOn w:val="Normal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ooter">
    <w:name w:val="footer"/>
    <w:basedOn w:val="Normal"/>
    <w:rsid w:val="00A946BA"/>
    <w:pPr>
      <w:tabs>
        <w:tab w:val="center" w:pos="4536"/>
        <w:tab w:val="right" w:pos="9072"/>
      </w:tabs>
    </w:pPr>
  </w:style>
  <w:style w:type="character" w:styleId="CommentReference">
    <w:name w:val="annotation reference"/>
    <w:rsid w:val="000D2F1B"/>
    <w:rPr>
      <w:sz w:val="16"/>
      <w:szCs w:val="16"/>
    </w:rPr>
  </w:style>
  <w:style w:type="paragraph" w:styleId="CommentText">
    <w:name w:val="annotation text"/>
    <w:basedOn w:val="Normal"/>
    <w:link w:val="KommentartextZchn"/>
    <w:rsid w:val="000D2F1B"/>
  </w:style>
  <w:style w:type="character" w:customStyle="1" w:styleId="KommentartextZchn">
    <w:name w:val="Kommentartext Zchn"/>
    <w:link w:val="CommentText"/>
    <w:rsid w:val="000D2F1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CommentSubject"/>
    <w:rsid w:val="000D2F1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C27B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FC1D18"/>
    <w:pPr>
      <w:ind w:left="720"/>
      <w:contextualSpacing/>
    </w:pPr>
  </w:style>
  <w:style w:type="table" w:styleId="TableGrid">
    <w:name w:val="Table Grid"/>
    <w:basedOn w:val="TableNormal"/>
    <w:uiPriority w:val="59"/>
    <w:rsid w:val="004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S:\Office\Vorlagen\FeTab.dot" TargetMode="Externa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B0FC-5019-4CFD-A980-74469C9C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540</Words>
  <Characters>4790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subreport ELViS</dc:creator>
  <cp:keywords>Angebotsschreiben</cp:keywords>
  <cp:lastModifiedBy>Baues, Christian Georg</cp:lastModifiedBy>
  <cp:revision>45</cp:revision>
  <cp:lastPrinted>2019-04-10T06:42:00Z</cp:lastPrinted>
  <dcterms:created xsi:type="dcterms:W3CDTF">2020-01-17T15:51:00Z</dcterms:created>
  <dcterms:modified xsi:type="dcterms:W3CDTF">2025-05-26T07:46:00Z</dcterms:modified>
</cp:coreProperties>
</file>